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ADA" w:rsidRPr="00D63C2E" w:rsidRDefault="00EB7ADA" w:rsidP="00D63C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3C2E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EB7ADA" w:rsidRPr="00D63C2E" w:rsidRDefault="00EB7ADA" w:rsidP="00D63C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3C2E">
        <w:rPr>
          <w:rFonts w:ascii="Times New Roman" w:hAnsi="Times New Roman" w:cs="Times New Roman"/>
          <w:sz w:val="28"/>
          <w:szCs w:val="28"/>
        </w:rPr>
        <w:t>УЛЬЧСКОГО МУНИЦИПАЛЬНОГО РАЙОНА</w:t>
      </w:r>
    </w:p>
    <w:p w:rsidR="00EB7ADA" w:rsidRPr="00D63C2E" w:rsidRDefault="00EB7ADA" w:rsidP="00D63C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3C2E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EB7ADA" w:rsidRPr="00D63C2E" w:rsidRDefault="00EB7ADA" w:rsidP="00D63C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3C2E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B7ADA" w:rsidRPr="00D63C2E" w:rsidRDefault="00EB7ADA" w:rsidP="00D63C2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7ADA" w:rsidRPr="00D63C2E" w:rsidRDefault="00EB7ADA" w:rsidP="00D63C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63C2E">
        <w:rPr>
          <w:rFonts w:ascii="Times New Roman" w:hAnsi="Times New Roman" w:cs="Times New Roman"/>
          <w:sz w:val="28"/>
          <w:szCs w:val="28"/>
          <w:u w:val="single"/>
        </w:rPr>
        <w:t>27.06.2012 № 31</w:t>
      </w:r>
      <w:r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D63C2E">
        <w:rPr>
          <w:rFonts w:ascii="Times New Roman" w:hAnsi="Times New Roman" w:cs="Times New Roman"/>
          <w:sz w:val="28"/>
          <w:szCs w:val="28"/>
          <w:u w:val="single"/>
        </w:rPr>
        <w:t xml:space="preserve">-па                                                        </w:t>
      </w:r>
    </w:p>
    <w:p w:rsidR="00EB7ADA" w:rsidRPr="00D63C2E" w:rsidRDefault="00EB7ADA" w:rsidP="00D63C2E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63C2E">
        <w:rPr>
          <w:rFonts w:ascii="Times New Roman" w:hAnsi="Times New Roman" w:cs="Times New Roman"/>
          <w:sz w:val="16"/>
          <w:szCs w:val="16"/>
        </w:rPr>
        <w:t xml:space="preserve">             с. Богородское  </w:t>
      </w:r>
    </w:p>
    <w:p w:rsidR="00EB7ADA" w:rsidRPr="00945BA9" w:rsidRDefault="00EB7ADA" w:rsidP="00D63C2E">
      <w:pPr>
        <w:ind w:firstLine="720"/>
        <w:jc w:val="both"/>
        <w:rPr>
          <w:sz w:val="36"/>
          <w:szCs w:val="36"/>
        </w:rPr>
      </w:pPr>
    </w:p>
    <w:p w:rsidR="00EB7ADA" w:rsidRDefault="00EB7ADA">
      <w:pPr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C92C14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Перечня муниципальных казенных учреждений, создаваемых путем изменений типа действующих бюджетных учреждений</w:t>
      </w:r>
    </w:p>
    <w:p w:rsidR="00EB7ADA" w:rsidRDefault="00EB7ADA" w:rsidP="00727BD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C92C14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31 Федерального закона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</w:p>
    <w:p w:rsidR="00EB7ADA" w:rsidRDefault="00EB7ADA" w:rsidP="00C92C1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B7ADA" w:rsidRDefault="00EB7ADA" w:rsidP="00C92C14">
      <w:pPr>
        <w:pStyle w:val="ListParagraph"/>
        <w:numPr>
          <w:ilvl w:val="0"/>
          <w:numId w:val="1"/>
        </w:numPr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прилагаемый Перечень муниципальных казенных учреждений, создаваемых путем изменения типа действующих бюджетных учреждений.</w:t>
      </w:r>
    </w:p>
    <w:p w:rsidR="00EB7ADA" w:rsidRDefault="00EB7ADA" w:rsidP="00C92C14">
      <w:pPr>
        <w:pStyle w:val="ListParagraph"/>
        <w:numPr>
          <w:ilvl w:val="0"/>
          <w:numId w:val="1"/>
        </w:num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 настоящего постановления оставляю за собой.</w:t>
      </w:r>
    </w:p>
    <w:p w:rsidR="00EB7ADA" w:rsidRPr="00730B50" w:rsidRDefault="00EB7ADA" w:rsidP="00C92C14">
      <w:pPr>
        <w:pStyle w:val="ListParagraph"/>
        <w:numPr>
          <w:ilvl w:val="0"/>
          <w:numId w:val="1"/>
        </w:num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C92C1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И.о.главы администрации района                                                     А.И.Шевцов</w:t>
      </w: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УТВЕРЖДЕН</w:t>
      </w:r>
    </w:p>
    <w:p w:rsidR="00EB7ADA" w:rsidRDefault="00EB7ADA" w:rsidP="00727B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Постановлением</w:t>
      </w:r>
    </w:p>
    <w:p w:rsidR="00EB7ADA" w:rsidRDefault="00EB7ADA" w:rsidP="00727B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администрации района</w:t>
      </w:r>
    </w:p>
    <w:p w:rsidR="00EB7ADA" w:rsidRDefault="00EB7ADA" w:rsidP="00730B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от 27.06.2012 № 317-па</w:t>
      </w:r>
    </w:p>
    <w:p w:rsidR="00EB7ADA" w:rsidRDefault="00EB7ADA" w:rsidP="00727BD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727B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EB7ADA" w:rsidRDefault="00EB7ADA" w:rsidP="00727B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казенных учреждений, создаваемых путем </w:t>
      </w:r>
    </w:p>
    <w:p w:rsidR="00EB7ADA" w:rsidRDefault="00EB7ADA" w:rsidP="00727B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типа действующих бюджетных учреждений</w:t>
      </w:r>
    </w:p>
    <w:p w:rsidR="00EB7ADA" w:rsidRDefault="00EB7ADA" w:rsidP="00727B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290D32">
      <w:pPr>
        <w:pStyle w:val="ListParagraph"/>
        <w:numPr>
          <w:ilvl w:val="0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учреждение «Сервис» администрации Ульчского муниципального района.</w:t>
      </w:r>
    </w:p>
    <w:p w:rsidR="00EB7ADA" w:rsidRDefault="00EB7ADA" w:rsidP="00290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290D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:rsidR="00EB7ADA" w:rsidRDefault="00EB7ADA" w:rsidP="00290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290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290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7ADA" w:rsidRDefault="00EB7ADA" w:rsidP="00290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7ADA" w:rsidRPr="00290D32" w:rsidRDefault="00EB7ADA" w:rsidP="00290D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МУ «Сервис»                                                                   Н.А.Черемных</w:t>
      </w:r>
    </w:p>
    <w:sectPr w:rsidR="00EB7ADA" w:rsidRPr="00290D32" w:rsidSect="007D71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2D3E29"/>
    <w:multiLevelType w:val="hybridMultilevel"/>
    <w:tmpl w:val="812E55AE"/>
    <w:lvl w:ilvl="0" w:tplc="B274A8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7F57668"/>
    <w:multiLevelType w:val="hybridMultilevel"/>
    <w:tmpl w:val="8D42A9A8"/>
    <w:lvl w:ilvl="0" w:tplc="3698D1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7BD1"/>
    <w:rsid w:val="000027BC"/>
    <w:rsid w:val="00010D2A"/>
    <w:rsid w:val="000113E6"/>
    <w:rsid w:val="00014092"/>
    <w:rsid w:val="000158E7"/>
    <w:rsid w:val="0001649A"/>
    <w:rsid w:val="00020D8C"/>
    <w:rsid w:val="000214BE"/>
    <w:rsid w:val="00027A72"/>
    <w:rsid w:val="00027EE0"/>
    <w:rsid w:val="00031141"/>
    <w:rsid w:val="0003784D"/>
    <w:rsid w:val="0004147D"/>
    <w:rsid w:val="00042CBE"/>
    <w:rsid w:val="00043BC0"/>
    <w:rsid w:val="0004703C"/>
    <w:rsid w:val="00050C4B"/>
    <w:rsid w:val="00051615"/>
    <w:rsid w:val="00051D0D"/>
    <w:rsid w:val="00052F73"/>
    <w:rsid w:val="00064EE8"/>
    <w:rsid w:val="00065906"/>
    <w:rsid w:val="000747D8"/>
    <w:rsid w:val="0007500B"/>
    <w:rsid w:val="00077A87"/>
    <w:rsid w:val="000819CA"/>
    <w:rsid w:val="000828B3"/>
    <w:rsid w:val="000848C9"/>
    <w:rsid w:val="00084EE5"/>
    <w:rsid w:val="00085226"/>
    <w:rsid w:val="0008522F"/>
    <w:rsid w:val="0008579E"/>
    <w:rsid w:val="00086773"/>
    <w:rsid w:val="000871C8"/>
    <w:rsid w:val="000923B2"/>
    <w:rsid w:val="00095753"/>
    <w:rsid w:val="0009674B"/>
    <w:rsid w:val="00096837"/>
    <w:rsid w:val="00096D3C"/>
    <w:rsid w:val="000979B8"/>
    <w:rsid w:val="000A4E03"/>
    <w:rsid w:val="000A6586"/>
    <w:rsid w:val="000B17CC"/>
    <w:rsid w:val="000B225F"/>
    <w:rsid w:val="000B2559"/>
    <w:rsid w:val="000B437F"/>
    <w:rsid w:val="000B577E"/>
    <w:rsid w:val="000B676A"/>
    <w:rsid w:val="000C578A"/>
    <w:rsid w:val="000C5AC6"/>
    <w:rsid w:val="000C7468"/>
    <w:rsid w:val="000D025A"/>
    <w:rsid w:val="000D2ED1"/>
    <w:rsid w:val="000D630B"/>
    <w:rsid w:val="000D649B"/>
    <w:rsid w:val="000D782E"/>
    <w:rsid w:val="000E0D79"/>
    <w:rsid w:val="000E168A"/>
    <w:rsid w:val="000E526B"/>
    <w:rsid w:val="000E6118"/>
    <w:rsid w:val="000F03D7"/>
    <w:rsid w:val="000F1264"/>
    <w:rsid w:val="000F22E3"/>
    <w:rsid w:val="000F66E2"/>
    <w:rsid w:val="00100148"/>
    <w:rsid w:val="00100C3C"/>
    <w:rsid w:val="00100EB4"/>
    <w:rsid w:val="00103B4E"/>
    <w:rsid w:val="00107FB3"/>
    <w:rsid w:val="00110154"/>
    <w:rsid w:val="001135E5"/>
    <w:rsid w:val="00113981"/>
    <w:rsid w:val="00116711"/>
    <w:rsid w:val="0012088D"/>
    <w:rsid w:val="00127DAC"/>
    <w:rsid w:val="0013217E"/>
    <w:rsid w:val="001327B5"/>
    <w:rsid w:val="001328F1"/>
    <w:rsid w:val="001331BF"/>
    <w:rsid w:val="00135E91"/>
    <w:rsid w:val="00135FEA"/>
    <w:rsid w:val="00137538"/>
    <w:rsid w:val="00137880"/>
    <w:rsid w:val="0014086D"/>
    <w:rsid w:val="00140D88"/>
    <w:rsid w:val="0014241C"/>
    <w:rsid w:val="00144303"/>
    <w:rsid w:val="00146EBF"/>
    <w:rsid w:val="0014736A"/>
    <w:rsid w:val="00147AEA"/>
    <w:rsid w:val="001503D1"/>
    <w:rsid w:val="00155A63"/>
    <w:rsid w:val="00155C27"/>
    <w:rsid w:val="001560D9"/>
    <w:rsid w:val="0015629C"/>
    <w:rsid w:val="00157895"/>
    <w:rsid w:val="0016369A"/>
    <w:rsid w:val="001655C3"/>
    <w:rsid w:val="00166FDC"/>
    <w:rsid w:val="0017112C"/>
    <w:rsid w:val="00171364"/>
    <w:rsid w:val="00171EE0"/>
    <w:rsid w:val="001728AC"/>
    <w:rsid w:val="00172FDB"/>
    <w:rsid w:val="001746BA"/>
    <w:rsid w:val="00176D90"/>
    <w:rsid w:val="0018073E"/>
    <w:rsid w:val="00182BFF"/>
    <w:rsid w:val="0018305F"/>
    <w:rsid w:val="001839D4"/>
    <w:rsid w:val="00183AD1"/>
    <w:rsid w:val="001859B3"/>
    <w:rsid w:val="00187AC8"/>
    <w:rsid w:val="001910D7"/>
    <w:rsid w:val="001912A9"/>
    <w:rsid w:val="0019209C"/>
    <w:rsid w:val="00194D25"/>
    <w:rsid w:val="001A19C7"/>
    <w:rsid w:val="001A2405"/>
    <w:rsid w:val="001A3944"/>
    <w:rsid w:val="001A49E1"/>
    <w:rsid w:val="001B2A89"/>
    <w:rsid w:val="001B647C"/>
    <w:rsid w:val="001B7C54"/>
    <w:rsid w:val="001C168D"/>
    <w:rsid w:val="001C18DC"/>
    <w:rsid w:val="001C3413"/>
    <w:rsid w:val="001C7A6E"/>
    <w:rsid w:val="001D334E"/>
    <w:rsid w:val="001D460D"/>
    <w:rsid w:val="001D73D8"/>
    <w:rsid w:val="001E00CD"/>
    <w:rsid w:val="001E0411"/>
    <w:rsid w:val="001E22A0"/>
    <w:rsid w:val="001F07C6"/>
    <w:rsid w:val="001F0DC8"/>
    <w:rsid w:val="001F1B9E"/>
    <w:rsid w:val="001F3138"/>
    <w:rsid w:val="001F3826"/>
    <w:rsid w:val="001F518F"/>
    <w:rsid w:val="002001C5"/>
    <w:rsid w:val="002007F3"/>
    <w:rsid w:val="0020186F"/>
    <w:rsid w:val="0020614C"/>
    <w:rsid w:val="00206B9B"/>
    <w:rsid w:val="002114CB"/>
    <w:rsid w:val="00213D06"/>
    <w:rsid w:val="00217C03"/>
    <w:rsid w:val="002220F4"/>
    <w:rsid w:val="00222DD9"/>
    <w:rsid w:val="00227B5F"/>
    <w:rsid w:val="00233631"/>
    <w:rsid w:val="00234552"/>
    <w:rsid w:val="00235A6B"/>
    <w:rsid w:val="00237CCB"/>
    <w:rsid w:val="00240FC5"/>
    <w:rsid w:val="00242F5E"/>
    <w:rsid w:val="00243C46"/>
    <w:rsid w:val="00246799"/>
    <w:rsid w:val="002504C7"/>
    <w:rsid w:val="00251837"/>
    <w:rsid w:val="00253B79"/>
    <w:rsid w:val="00254A17"/>
    <w:rsid w:val="00257D8D"/>
    <w:rsid w:val="002607D6"/>
    <w:rsid w:val="002618B7"/>
    <w:rsid w:val="00262C7A"/>
    <w:rsid w:val="00263D4B"/>
    <w:rsid w:val="002659C5"/>
    <w:rsid w:val="00266A28"/>
    <w:rsid w:val="002672A4"/>
    <w:rsid w:val="002739B3"/>
    <w:rsid w:val="00273A25"/>
    <w:rsid w:val="002744E8"/>
    <w:rsid w:val="00276D8E"/>
    <w:rsid w:val="0027786E"/>
    <w:rsid w:val="00277F21"/>
    <w:rsid w:val="002811FE"/>
    <w:rsid w:val="00283A6A"/>
    <w:rsid w:val="00284BFC"/>
    <w:rsid w:val="00290D32"/>
    <w:rsid w:val="002913AD"/>
    <w:rsid w:val="00293186"/>
    <w:rsid w:val="00294A34"/>
    <w:rsid w:val="00294CD9"/>
    <w:rsid w:val="0029503A"/>
    <w:rsid w:val="002955A5"/>
    <w:rsid w:val="00297F81"/>
    <w:rsid w:val="002A1B00"/>
    <w:rsid w:val="002A33F7"/>
    <w:rsid w:val="002B1487"/>
    <w:rsid w:val="002B171E"/>
    <w:rsid w:val="002B4197"/>
    <w:rsid w:val="002B4607"/>
    <w:rsid w:val="002C02CC"/>
    <w:rsid w:val="002C35E0"/>
    <w:rsid w:val="002C4CE1"/>
    <w:rsid w:val="002C5E05"/>
    <w:rsid w:val="002C633F"/>
    <w:rsid w:val="002C745F"/>
    <w:rsid w:val="002D1AAD"/>
    <w:rsid w:val="002D1E02"/>
    <w:rsid w:val="002D6B36"/>
    <w:rsid w:val="002E020F"/>
    <w:rsid w:val="002E0BB5"/>
    <w:rsid w:val="002E1321"/>
    <w:rsid w:val="002E47C0"/>
    <w:rsid w:val="002E6661"/>
    <w:rsid w:val="002E6CCC"/>
    <w:rsid w:val="002E7BBE"/>
    <w:rsid w:val="003001AB"/>
    <w:rsid w:val="00300B2B"/>
    <w:rsid w:val="00302406"/>
    <w:rsid w:val="00303D08"/>
    <w:rsid w:val="0030435F"/>
    <w:rsid w:val="003062C4"/>
    <w:rsid w:val="00306ACE"/>
    <w:rsid w:val="00307B5B"/>
    <w:rsid w:val="0031048A"/>
    <w:rsid w:val="00316F10"/>
    <w:rsid w:val="00317D24"/>
    <w:rsid w:val="0032001B"/>
    <w:rsid w:val="0032365B"/>
    <w:rsid w:val="0032587C"/>
    <w:rsid w:val="00326651"/>
    <w:rsid w:val="00327BA5"/>
    <w:rsid w:val="003308E5"/>
    <w:rsid w:val="0033423A"/>
    <w:rsid w:val="0033465F"/>
    <w:rsid w:val="00336DAE"/>
    <w:rsid w:val="00336EC5"/>
    <w:rsid w:val="003375DA"/>
    <w:rsid w:val="003416A3"/>
    <w:rsid w:val="00341FC6"/>
    <w:rsid w:val="00342910"/>
    <w:rsid w:val="00342B7F"/>
    <w:rsid w:val="0034389D"/>
    <w:rsid w:val="00347C9E"/>
    <w:rsid w:val="00355A58"/>
    <w:rsid w:val="003602FC"/>
    <w:rsid w:val="00361297"/>
    <w:rsid w:val="00361E25"/>
    <w:rsid w:val="0036565F"/>
    <w:rsid w:val="00365E31"/>
    <w:rsid w:val="0037262E"/>
    <w:rsid w:val="0037303A"/>
    <w:rsid w:val="0037455C"/>
    <w:rsid w:val="00375603"/>
    <w:rsid w:val="0037639F"/>
    <w:rsid w:val="00376A82"/>
    <w:rsid w:val="003810BD"/>
    <w:rsid w:val="003826F7"/>
    <w:rsid w:val="00382A92"/>
    <w:rsid w:val="003900D9"/>
    <w:rsid w:val="00394052"/>
    <w:rsid w:val="00396BEC"/>
    <w:rsid w:val="003974D2"/>
    <w:rsid w:val="003A0020"/>
    <w:rsid w:val="003A1B51"/>
    <w:rsid w:val="003A2782"/>
    <w:rsid w:val="003A3977"/>
    <w:rsid w:val="003A4E7F"/>
    <w:rsid w:val="003B071A"/>
    <w:rsid w:val="003B6B82"/>
    <w:rsid w:val="003B7385"/>
    <w:rsid w:val="003C133E"/>
    <w:rsid w:val="003C1DD4"/>
    <w:rsid w:val="003C26C6"/>
    <w:rsid w:val="003C4C3A"/>
    <w:rsid w:val="003D01F5"/>
    <w:rsid w:val="003D0483"/>
    <w:rsid w:val="003D3A53"/>
    <w:rsid w:val="003D3BF0"/>
    <w:rsid w:val="003D4C2B"/>
    <w:rsid w:val="003D5639"/>
    <w:rsid w:val="003D57F2"/>
    <w:rsid w:val="003D7497"/>
    <w:rsid w:val="003E4189"/>
    <w:rsid w:val="003E5480"/>
    <w:rsid w:val="003E795A"/>
    <w:rsid w:val="003F04C1"/>
    <w:rsid w:val="003F1BBF"/>
    <w:rsid w:val="003F3728"/>
    <w:rsid w:val="003F4993"/>
    <w:rsid w:val="003F601E"/>
    <w:rsid w:val="003F72D2"/>
    <w:rsid w:val="003F7AF6"/>
    <w:rsid w:val="004002B1"/>
    <w:rsid w:val="0040282B"/>
    <w:rsid w:val="004058F5"/>
    <w:rsid w:val="00406490"/>
    <w:rsid w:val="004072B2"/>
    <w:rsid w:val="0041083A"/>
    <w:rsid w:val="00411696"/>
    <w:rsid w:val="00413338"/>
    <w:rsid w:val="0041432B"/>
    <w:rsid w:val="0042106B"/>
    <w:rsid w:val="00426298"/>
    <w:rsid w:val="0042789A"/>
    <w:rsid w:val="004315B9"/>
    <w:rsid w:val="00432C22"/>
    <w:rsid w:val="00432E77"/>
    <w:rsid w:val="004353CC"/>
    <w:rsid w:val="0044087A"/>
    <w:rsid w:val="00440A9A"/>
    <w:rsid w:val="00441472"/>
    <w:rsid w:val="00443E6A"/>
    <w:rsid w:val="00443E82"/>
    <w:rsid w:val="00446C52"/>
    <w:rsid w:val="0044740C"/>
    <w:rsid w:val="00450AEF"/>
    <w:rsid w:val="00453A80"/>
    <w:rsid w:val="00456072"/>
    <w:rsid w:val="0046016B"/>
    <w:rsid w:val="00460C2C"/>
    <w:rsid w:val="0046303D"/>
    <w:rsid w:val="00463410"/>
    <w:rsid w:val="004635CC"/>
    <w:rsid w:val="00464970"/>
    <w:rsid w:val="00467243"/>
    <w:rsid w:val="00467714"/>
    <w:rsid w:val="004704B7"/>
    <w:rsid w:val="00470A54"/>
    <w:rsid w:val="0047348D"/>
    <w:rsid w:val="00474711"/>
    <w:rsid w:val="004769BD"/>
    <w:rsid w:val="00480EBC"/>
    <w:rsid w:val="00481430"/>
    <w:rsid w:val="0048290A"/>
    <w:rsid w:val="00484558"/>
    <w:rsid w:val="0048686C"/>
    <w:rsid w:val="00491CF6"/>
    <w:rsid w:val="00492144"/>
    <w:rsid w:val="00492819"/>
    <w:rsid w:val="004939CA"/>
    <w:rsid w:val="0049405E"/>
    <w:rsid w:val="00494BE6"/>
    <w:rsid w:val="0049504E"/>
    <w:rsid w:val="00495ADE"/>
    <w:rsid w:val="00496740"/>
    <w:rsid w:val="00496F1F"/>
    <w:rsid w:val="004A2DFB"/>
    <w:rsid w:val="004A3A09"/>
    <w:rsid w:val="004A45EF"/>
    <w:rsid w:val="004A53A9"/>
    <w:rsid w:val="004A5C3E"/>
    <w:rsid w:val="004A6D44"/>
    <w:rsid w:val="004A7F36"/>
    <w:rsid w:val="004B0793"/>
    <w:rsid w:val="004B26EC"/>
    <w:rsid w:val="004B2D2B"/>
    <w:rsid w:val="004B368F"/>
    <w:rsid w:val="004B3BAD"/>
    <w:rsid w:val="004B6B3C"/>
    <w:rsid w:val="004D0CA4"/>
    <w:rsid w:val="004D0D1C"/>
    <w:rsid w:val="004D2530"/>
    <w:rsid w:val="004D4B76"/>
    <w:rsid w:val="004D794F"/>
    <w:rsid w:val="004E350B"/>
    <w:rsid w:val="004E3DBB"/>
    <w:rsid w:val="004F58DF"/>
    <w:rsid w:val="004F5E8A"/>
    <w:rsid w:val="004F66E9"/>
    <w:rsid w:val="004F71C5"/>
    <w:rsid w:val="00500742"/>
    <w:rsid w:val="005008F5"/>
    <w:rsid w:val="00500D0B"/>
    <w:rsid w:val="00502746"/>
    <w:rsid w:val="00507654"/>
    <w:rsid w:val="005079DA"/>
    <w:rsid w:val="00507CB0"/>
    <w:rsid w:val="0051266E"/>
    <w:rsid w:val="00515322"/>
    <w:rsid w:val="005229FB"/>
    <w:rsid w:val="00524CD8"/>
    <w:rsid w:val="0052597E"/>
    <w:rsid w:val="005334FA"/>
    <w:rsid w:val="00535007"/>
    <w:rsid w:val="00540463"/>
    <w:rsid w:val="00540754"/>
    <w:rsid w:val="00542C4A"/>
    <w:rsid w:val="0054520B"/>
    <w:rsid w:val="00550543"/>
    <w:rsid w:val="00552DEE"/>
    <w:rsid w:val="00553E05"/>
    <w:rsid w:val="005560D0"/>
    <w:rsid w:val="0056028F"/>
    <w:rsid w:val="00560B40"/>
    <w:rsid w:val="0056300F"/>
    <w:rsid w:val="0056351F"/>
    <w:rsid w:val="00563700"/>
    <w:rsid w:val="005716F8"/>
    <w:rsid w:val="005735A3"/>
    <w:rsid w:val="00574150"/>
    <w:rsid w:val="005759B0"/>
    <w:rsid w:val="00575A77"/>
    <w:rsid w:val="005829ED"/>
    <w:rsid w:val="00583CE2"/>
    <w:rsid w:val="00585067"/>
    <w:rsid w:val="005858FE"/>
    <w:rsid w:val="00586DE3"/>
    <w:rsid w:val="0058744B"/>
    <w:rsid w:val="0059037B"/>
    <w:rsid w:val="00591884"/>
    <w:rsid w:val="0059557C"/>
    <w:rsid w:val="00597989"/>
    <w:rsid w:val="005A2114"/>
    <w:rsid w:val="005A51CA"/>
    <w:rsid w:val="005A51EF"/>
    <w:rsid w:val="005A5915"/>
    <w:rsid w:val="005B005A"/>
    <w:rsid w:val="005B1520"/>
    <w:rsid w:val="005B2E32"/>
    <w:rsid w:val="005B45C1"/>
    <w:rsid w:val="005B5DE7"/>
    <w:rsid w:val="005B5F03"/>
    <w:rsid w:val="005B7E9F"/>
    <w:rsid w:val="005C173E"/>
    <w:rsid w:val="005C2620"/>
    <w:rsid w:val="005C3CB8"/>
    <w:rsid w:val="005C55B2"/>
    <w:rsid w:val="005C568B"/>
    <w:rsid w:val="005D04D1"/>
    <w:rsid w:val="005D1556"/>
    <w:rsid w:val="005D2266"/>
    <w:rsid w:val="005D240F"/>
    <w:rsid w:val="005D2813"/>
    <w:rsid w:val="005D670F"/>
    <w:rsid w:val="005E04A5"/>
    <w:rsid w:val="005E46BF"/>
    <w:rsid w:val="005F0D3E"/>
    <w:rsid w:val="005F33F6"/>
    <w:rsid w:val="005F3A8E"/>
    <w:rsid w:val="005F40DA"/>
    <w:rsid w:val="005F6DA9"/>
    <w:rsid w:val="005F7848"/>
    <w:rsid w:val="00600BF3"/>
    <w:rsid w:val="006033C8"/>
    <w:rsid w:val="006050E6"/>
    <w:rsid w:val="00606495"/>
    <w:rsid w:val="006103AB"/>
    <w:rsid w:val="00610724"/>
    <w:rsid w:val="0061097C"/>
    <w:rsid w:val="006114E9"/>
    <w:rsid w:val="00622BD8"/>
    <w:rsid w:val="00623B67"/>
    <w:rsid w:val="006258D4"/>
    <w:rsid w:val="0062729B"/>
    <w:rsid w:val="00627A9F"/>
    <w:rsid w:val="00631C27"/>
    <w:rsid w:val="0063216B"/>
    <w:rsid w:val="006326E8"/>
    <w:rsid w:val="00632B70"/>
    <w:rsid w:val="006355DB"/>
    <w:rsid w:val="00635B35"/>
    <w:rsid w:val="00636360"/>
    <w:rsid w:val="00637B8D"/>
    <w:rsid w:val="00640AEF"/>
    <w:rsid w:val="00641DAD"/>
    <w:rsid w:val="0064531C"/>
    <w:rsid w:val="0064635F"/>
    <w:rsid w:val="00650604"/>
    <w:rsid w:val="00654519"/>
    <w:rsid w:val="00655A63"/>
    <w:rsid w:val="0065675C"/>
    <w:rsid w:val="006575D3"/>
    <w:rsid w:val="00657A2C"/>
    <w:rsid w:val="00663E91"/>
    <w:rsid w:val="00666EB0"/>
    <w:rsid w:val="006702FC"/>
    <w:rsid w:val="00670AA9"/>
    <w:rsid w:val="00672DC3"/>
    <w:rsid w:val="00675619"/>
    <w:rsid w:val="006758DA"/>
    <w:rsid w:val="00676031"/>
    <w:rsid w:val="0067637D"/>
    <w:rsid w:val="0067644B"/>
    <w:rsid w:val="00677D32"/>
    <w:rsid w:val="00681781"/>
    <w:rsid w:val="00681CDD"/>
    <w:rsid w:val="006831FA"/>
    <w:rsid w:val="00687FD4"/>
    <w:rsid w:val="0069213B"/>
    <w:rsid w:val="00695D67"/>
    <w:rsid w:val="0069614C"/>
    <w:rsid w:val="0069686B"/>
    <w:rsid w:val="006A1603"/>
    <w:rsid w:val="006A61D1"/>
    <w:rsid w:val="006A63B1"/>
    <w:rsid w:val="006A777B"/>
    <w:rsid w:val="006B0E6D"/>
    <w:rsid w:val="006B2B76"/>
    <w:rsid w:val="006C3080"/>
    <w:rsid w:val="006C4ED4"/>
    <w:rsid w:val="006C5A10"/>
    <w:rsid w:val="006C61BE"/>
    <w:rsid w:val="006D171C"/>
    <w:rsid w:val="006D1CE2"/>
    <w:rsid w:val="006D30E6"/>
    <w:rsid w:val="006D3DBC"/>
    <w:rsid w:val="006E21BF"/>
    <w:rsid w:val="006E2BDF"/>
    <w:rsid w:val="006E2E38"/>
    <w:rsid w:val="006E2E89"/>
    <w:rsid w:val="006E46D0"/>
    <w:rsid w:val="006E49EE"/>
    <w:rsid w:val="006F45A1"/>
    <w:rsid w:val="006F7E0E"/>
    <w:rsid w:val="006F7E92"/>
    <w:rsid w:val="00703ED8"/>
    <w:rsid w:val="00705B5F"/>
    <w:rsid w:val="00710C38"/>
    <w:rsid w:val="00711FB2"/>
    <w:rsid w:val="007122D9"/>
    <w:rsid w:val="00715350"/>
    <w:rsid w:val="00715E00"/>
    <w:rsid w:val="00716B63"/>
    <w:rsid w:val="00716F30"/>
    <w:rsid w:val="007173C0"/>
    <w:rsid w:val="00717BBC"/>
    <w:rsid w:val="00721ABA"/>
    <w:rsid w:val="00724284"/>
    <w:rsid w:val="00724617"/>
    <w:rsid w:val="007277DA"/>
    <w:rsid w:val="00727BD1"/>
    <w:rsid w:val="00727EA8"/>
    <w:rsid w:val="007303FD"/>
    <w:rsid w:val="00730B50"/>
    <w:rsid w:val="007318C4"/>
    <w:rsid w:val="0073197C"/>
    <w:rsid w:val="00733FDA"/>
    <w:rsid w:val="00735CD1"/>
    <w:rsid w:val="00743384"/>
    <w:rsid w:val="00746819"/>
    <w:rsid w:val="007471F5"/>
    <w:rsid w:val="0074788C"/>
    <w:rsid w:val="007525DB"/>
    <w:rsid w:val="00752CAF"/>
    <w:rsid w:val="007540DD"/>
    <w:rsid w:val="00757429"/>
    <w:rsid w:val="007576CB"/>
    <w:rsid w:val="00757A77"/>
    <w:rsid w:val="00760B2E"/>
    <w:rsid w:val="00764272"/>
    <w:rsid w:val="00766DCA"/>
    <w:rsid w:val="00767085"/>
    <w:rsid w:val="00770BA3"/>
    <w:rsid w:val="00774495"/>
    <w:rsid w:val="007747AB"/>
    <w:rsid w:val="00774CA0"/>
    <w:rsid w:val="00777EE9"/>
    <w:rsid w:val="00777F02"/>
    <w:rsid w:val="00780ED9"/>
    <w:rsid w:val="00782165"/>
    <w:rsid w:val="00784B1F"/>
    <w:rsid w:val="007873DD"/>
    <w:rsid w:val="007874C3"/>
    <w:rsid w:val="00791D06"/>
    <w:rsid w:val="00793A8B"/>
    <w:rsid w:val="007A0F8E"/>
    <w:rsid w:val="007A11FE"/>
    <w:rsid w:val="007A163B"/>
    <w:rsid w:val="007A16E0"/>
    <w:rsid w:val="007A5914"/>
    <w:rsid w:val="007A67D6"/>
    <w:rsid w:val="007B1AFB"/>
    <w:rsid w:val="007B3C65"/>
    <w:rsid w:val="007B7512"/>
    <w:rsid w:val="007C0D84"/>
    <w:rsid w:val="007C6846"/>
    <w:rsid w:val="007C7BC0"/>
    <w:rsid w:val="007D4E53"/>
    <w:rsid w:val="007D5041"/>
    <w:rsid w:val="007D6832"/>
    <w:rsid w:val="007D711D"/>
    <w:rsid w:val="007D7997"/>
    <w:rsid w:val="007D7AB4"/>
    <w:rsid w:val="007E3248"/>
    <w:rsid w:val="007E36BA"/>
    <w:rsid w:val="007E41A2"/>
    <w:rsid w:val="007E43D1"/>
    <w:rsid w:val="007E613F"/>
    <w:rsid w:val="007E61FC"/>
    <w:rsid w:val="007F0262"/>
    <w:rsid w:val="007F07C1"/>
    <w:rsid w:val="007F46AC"/>
    <w:rsid w:val="007F7795"/>
    <w:rsid w:val="007F7E1A"/>
    <w:rsid w:val="00804372"/>
    <w:rsid w:val="00805B07"/>
    <w:rsid w:val="00811217"/>
    <w:rsid w:val="00814712"/>
    <w:rsid w:val="00814777"/>
    <w:rsid w:val="00815DEB"/>
    <w:rsid w:val="00816CFD"/>
    <w:rsid w:val="00817FBC"/>
    <w:rsid w:val="0082392D"/>
    <w:rsid w:val="00823AE4"/>
    <w:rsid w:val="00825C99"/>
    <w:rsid w:val="00827850"/>
    <w:rsid w:val="00827A71"/>
    <w:rsid w:val="0083356B"/>
    <w:rsid w:val="00833CB4"/>
    <w:rsid w:val="00836EDA"/>
    <w:rsid w:val="00840174"/>
    <w:rsid w:val="00840360"/>
    <w:rsid w:val="008418B0"/>
    <w:rsid w:val="0084481B"/>
    <w:rsid w:val="00851E4A"/>
    <w:rsid w:val="008543CD"/>
    <w:rsid w:val="0085738C"/>
    <w:rsid w:val="008636CB"/>
    <w:rsid w:val="00870FEC"/>
    <w:rsid w:val="008720AD"/>
    <w:rsid w:val="00874ED6"/>
    <w:rsid w:val="00874F9C"/>
    <w:rsid w:val="00880CDF"/>
    <w:rsid w:val="0089153F"/>
    <w:rsid w:val="00892162"/>
    <w:rsid w:val="008924AD"/>
    <w:rsid w:val="008939F5"/>
    <w:rsid w:val="00893DC9"/>
    <w:rsid w:val="00895408"/>
    <w:rsid w:val="00895928"/>
    <w:rsid w:val="00896CE6"/>
    <w:rsid w:val="008973D9"/>
    <w:rsid w:val="00897D64"/>
    <w:rsid w:val="008A1271"/>
    <w:rsid w:val="008A1D70"/>
    <w:rsid w:val="008A3D3C"/>
    <w:rsid w:val="008B3237"/>
    <w:rsid w:val="008B3A89"/>
    <w:rsid w:val="008B4DCE"/>
    <w:rsid w:val="008B7440"/>
    <w:rsid w:val="008C00DC"/>
    <w:rsid w:val="008C0DB9"/>
    <w:rsid w:val="008C12B0"/>
    <w:rsid w:val="008C3498"/>
    <w:rsid w:val="008C3FC3"/>
    <w:rsid w:val="008C4CF9"/>
    <w:rsid w:val="008C53C0"/>
    <w:rsid w:val="008D23E1"/>
    <w:rsid w:val="008D5D73"/>
    <w:rsid w:val="008D77CC"/>
    <w:rsid w:val="008E03B9"/>
    <w:rsid w:val="008E1A88"/>
    <w:rsid w:val="008E35E0"/>
    <w:rsid w:val="008E5D42"/>
    <w:rsid w:val="008E74BB"/>
    <w:rsid w:val="008E7ABF"/>
    <w:rsid w:val="008F0940"/>
    <w:rsid w:val="008F36DA"/>
    <w:rsid w:val="008F3787"/>
    <w:rsid w:val="008F627A"/>
    <w:rsid w:val="008F79C9"/>
    <w:rsid w:val="008F7DF6"/>
    <w:rsid w:val="00901BB7"/>
    <w:rsid w:val="00901BCA"/>
    <w:rsid w:val="009034CD"/>
    <w:rsid w:val="00903883"/>
    <w:rsid w:val="0090486A"/>
    <w:rsid w:val="009074AA"/>
    <w:rsid w:val="00910AC1"/>
    <w:rsid w:val="0091286C"/>
    <w:rsid w:val="0091313A"/>
    <w:rsid w:val="009149C5"/>
    <w:rsid w:val="0091555B"/>
    <w:rsid w:val="009217D0"/>
    <w:rsid w:val="00923969"/>
    <w:rsid w:val="009255F4"/>
    <w:rsid w:val="00925963"/>
    <w:rsid w:val="00925EC6"/>
    <w:rsid w:val="00934DD1"/>
    <w:rsid w:val="0093507F"/>
    <w:rsid w:val="00935636"/>
    <w:rsid w:val="00941142"/>
    <w:rsid w:val="009415C5"/>
    <w:rsid w:val="0094209E"/>
    <w:rsid w:val="00942516"/>
    <w:rsid w:val="00943CAD"/>
    <w:rsid w:val="00945BA9"/>
    <w:rsid w:val="00946D7C"/>
    <w:rsid w:val="0094758F"/>
    <w:rsid w:val="00950CB7"/>
    <w:rsid w:val="00952289"/>
    <w:rsid w:val="0095367E"/>
    <w:rsid w:val="00955A5C"/>
    <w:rsid w:val="00955C10"/>
    <w:rsid w:val="0095716F"/>
    <w:rsid w:val="00957411"/>
    <w:rsid w:val="00961D82"/>
    <w:rsid w:val="00964B40"/>
    <w:rsid w:val="0096627F"/>
    <w:rsid w:val="00967FC2"/>
    <w:rsid w:val="0097471B"/>
    <w:rsid w:val="0097539C"/>
    <w:rsid w:val="0097573C"/>
    <w:rsid w:val="00981B58"/>
    <w:rsid w:val="00982315"/>
    <w:rsid w:val="00983502"/>
    <w:rsid w:val="00984DEC"/>
    <w:rsid w:val="009927C9"/>
    <w:rsid w:val="00997802"/>
    <w:rsid w:val="009A0193"/>
    <w:rsid w:val="009A0704"/>
    <w:rsid w:val="009A225A"/>
    <w:rsid w:val="009A3253"/>
    <w:rsid w:val="009A36EF"/>
    <w:rsid w:val="009A38CA"/>
    <w:rsid w:val="009A3CBB"/>
    <w:rsid w:val="009A5961"/>
    <w:rsid w:val="009A6940"/>
    <w:rsid w:val="009A73BE"/>
    <w:rsid w:val="009A7BBA"/>
    <w:rsid w:val="009B2686"/>
    <w:rsid w:val="009B3541"/>
    <w:rsid w:val="009B3C55"/>
    <w:rsid w:val="009B407D"/>
    <w:rsid w:val="009B601D"/>
    <w:rsid w:val="009B7081"/>
    <w:rsid w:val="009B7137"/>
    <w:rsid w:val="009C1DBE"/>
    <w:rsid w:val="009C2EAF"/>
    <w:rsid w:val="009C3266"/>
    <w:rsid w:val="009C68BE"/>
    <w:rsid w:val="009D0A5D"/>
    <w:rsid w:val="009D2785"/>
    <w:rsid w:val="009D3F8D"/>
    <w:rsid w:val="009D603E"/>
    <w:rsid w:val="009D6E90"/>
    <w:rsid w:val="009D75B4"/>
    <w:rsid w:val="009E2A69"/>
    <w:rsid w:val="009E3B3B"/>
    <w:rsid w:val="009E6433"/>
    <w:rsid w:val="009F1897"/>
    <w:rsid w:val="009F5A4C"/>
    <w:rsid w:val="009F5D08"/>
    <w:rsid w:val="009F5D09"/>
    <w:rsid w:val="00A05A59"/>
    <w:rsid w:val="00A06048"/>
    <w:rsid w:val="00A07FB8"/>
    <w:rsid w:val="00A111B1"/>
    <w:rsid w:val="00A119CB"/>
    <w:rsid w:val="00A11E6F"/>
    <w:rsid w:val="00A120A4"/>
    <w:rsid w:val="00A14E71"/>
    <w:rsid w:val="00A17BA4"/>
    <w:rsid w:val="00A20CE6"/>
    <w:rsid w:val="00A21F13"/>
    <w:rsid w:val="00A22EFE"/>
    <w:rsid w:val="00A244AA"/>
    <w:rsid w:val="00A26688"/>
    <w:rsid w:val="00A30358"/>
    <w:rsid w:val="00A3204D"/>
    <w:rsid w:val="00A33892"/>
    <w:rsid w:val="00A3550B"/>
    <w:rsid w:val="00A35C0C"/>
    <w:rsid w:val="00A36BB7"/>
    <w:rsid w:val="00A40EBD"/>
    <w:rsid w:val="00A42B58"/>
    <w:rsid w:val="00A44EA3"/>
    <w:rsid w:val="00A4592E"/>
    <w:rsid w:val="00A5088D"/>
    <w:rsid w:val="00A51285"/>
    <w:rsid w:val="00A51DE6"/>
    <w:rsid w:val="00A53AB9"/>
    <w:rsid w:val="00A545AD"/>
    <w:rsid w:val="00A56131"/>
    <w:rsid w:val="00A56272"/>
    <w:rsid w:val="00A576C2"/>
    <w:rsid w:val="00A607FF"/>
    <w:rsid w:val="00A6254F"/>
    <w:rsid w:val="00A628E3"/>
    <w:rsid w:val="00A63516"/>
    <w:rsid w:val="00A63C5E"/>
    <w:rsid w:val="00A64610"/>
    <w:rsid w:val="00A64B3C"/>
    <w:rsid w:val="00A65700"/>
    <w:rsid w:val="00A65F51"/>
    <w:rsid w:val="00A678C1"/>
    <w:rsid w:val="00A711A3"/>
    <w:rsid w:val="00A72AD7"/>
    <w:rsid w:val="00A7506C"/>
    <w:rsid w:val="00A76193"/>
    <w:rsid w:val="00A77F29"/>
    <w:rsid w:val="00A81036"/>
    <w:rsid w:val="00A84E1B"/>
    <w:rsid w:val="00A90294"/>
    <w:rsid w:val="00A90925"/>
    <w:rsid w:val="00A90E37"/>
    <w:rsid w:val="00A91AD6"/>
    <w:rsid w:val="00A91E77"/>
    <w:rsid w:val="00A929DB"/>
    <w:rsid w:val="00A92F6A"/>
    <w:rsid w:val="00A94465"/>
    <w:rsid w:val="00A95B6D"/>
    <w:rsid w:val="00A9780F"/>
    <w:rsid w:val="00A97936"/>
    <w:rsid w:val="00AA133E"/>
    <w:rsid w:val="00AA40D3"/>
    <w:rsid w:val="00AA7E13"/>
    <w:rsid w:val="00AB1367"/>
    <w:rsid w:val="00AB1C40"/>
    <w:rsid w:val="00AB2204"/>
    <w:rsid w:val="00AB2815"/>
    <w:rsid w:val="00AB2835"/>
    <w:rsid w:val="00AB6AF7"/>
    <w:rsid w:val="00AB7056"/>
    <w:rsid w:val="00AC0F44"/>
    <w:rsid w:val="00AC4026"/>
    <w:rsid w:val="00AC4F84"/>
    <w:rsid w:val="00AC726B"/>
    <w:rsid w:val="00AD0145"/>
    <w:rsid w:val="00AD0BC7"/>
    <w:rsid w:val="00AD0CF5"/>
    <w:rsid w:val="00AD1B31"/>
    <w:rsid w:val="00AD2AE9"/>
    <w:rsid w:val="00AD41D5"/>
    <w:rsid w:val="00AD45E4"/>
    <w:rsid w:val="00AD6FF1"/>
    <w:rsid w:val="00AE13BA"/>
    <w:rsid w:val="00AE1600"/>
    <w:rsid w:val="00AE34E2"/>
    <w:rsid w:val="00AE6858"/>
    <w:rsid w:val="00AF0220"/>
    <w:rsid w:val="00AF1BB8"/>
    <w:rsid w:val="00AF2A01"/>
    <w:rsid w:val="00AF309D"/>
    <w:rsid w:val="00AF3F00"/>
    <w:rsid w:val="00AF4209"/>
    <w:rsid w:val="00AF70AE"/>
    <w:rsid w:val="00B01748"/>
    <w:rsid w:val="00B03145"/>
    <w:rsid w:val="00B03903"/>
    <w:rsid w:val="00B039E5"/>
    <w:rsid w:val="00B0704D"/>
    <w:rsid w:val="00B102D3"/>
    <w:rsid w:val="00B12E28"/>
    <w:rsid w:val="00B154EC"/>
    <w:rsid w:val="00B16065"/>
    <w:rsid w:val="00B20A63"/>
    <w:rsid w:val="00B21FA8"/>
    <w:rsid w:val="00B2426E"/>
    <w:rsid w:val="00B25091"/>
    <w:rsid w:val="00B251AC"/>
    <w:rsid w:val="00B258FF"/>
    <w:rsid w:val="00B31ACE"/>
    <w:rsid w:val="00B32E8E"/>
    <w:rsid w:val="00B34375"/>
    <w:rsid w:val="00B34A56"/>
    <w:rsid w:val="00B34FEF"/>
    <w:rsid w:val="00B35E13"/>
    <w:rsid w:val="00B3722F"/>
    <w:rsid w:val="00B42EEE"/>
    <w:rsid w:val="00B442C3"/>
    <w:rsid w:val="00B46912"/>
    <w:rsid w:val="00B47CA4"/>
    <w:rsid w:val="00B51220"/>
    <w:rsid w:val="00B519D3"/>
    <w:rsid w:val="00B54D0D"/>
    <w:rsid w:val="00B57809"/>
    <w:rsid w:val="00B57903"/>
    <w:rsid w:val="00B57A8D"/>
    <w:rsid w:val="00B57B04"/>
    <w:rsid w:val="00B627F6"/>
    <w:rsid w:val="00B63CB4"/>
    <w:rsid w:val="00B7028A"/>
    <w:rsid w:val="00B723DB"/>
    <w:rsid w:val="00B735C8"/>
    <w:rsid w:val="00B82CDC"/>
    <w:rsid w:val="00B86A52"/>
    <w:rsid w:val="00B919DF"/>
    <w:rsid w:val="00B91F21"/>
    <w:rsid w:val="00B921AB"/>
    <w:rsid w:val="00B96134"/>
    <w:rsid w:val="00B97068"/>
    <w:rsid w:val="00BA096F"/>
    <w:rsid w:val="00BA11A7"/>
    <w:rsid w:val="00BA25E1"/>
    <w:rsid w:val="00BA2EE6"/>
    <w:rsid w:val="00BA3398"/>
    <w:rsid w:val="00BB08CB"/>
    <w:rsid w:val="00BB13DF"/>
    <w:rsid w:val="00BB266F"/>
    <w:rsid w:val="00BB3DEC"/>
    <w:rsid w:val="00BB499C"/>
    <w:rsid w:val="00BB5995"/>
    <w:rsid w:val="00BB6B7B"/>
    <w:rsid w:val="00BC14A3"/>
    <w:rsid w:val="00BC1DF5"/>
    <w:rsid w:val="00BC5AB4"/>
    <w:rsid w:val="00BC6DF2"/>
    <w:rsid w:val="00BD5401"/>
    <w:rsid w:val="00BE499D"/>
    <w:rsid w:val="00BE5C0C"/>
    <w:rsid w:val="00BE6D25"/>
    <w:rsid w:val="00BE6D9A"/>
    <w:rsid w:val="00BF0011"/>
    <w:rsid w:val="00BF0DA9"/>
    <w:rsid w:val="00BF47C6"/>
    <w:rsid w:val="00BF7A4F"/>
    <w:rsid w:val="00BF7D5E"/>
    <w:rsid w:val="00C01622"/>
    <w:rsid w:val="00C05618"/>
    <w:rsid w:val="00C10176"/>
    <w:rsid w:val="00C114A1"/>
    <w:rsid w:val="00C13B77"/>
    <w:rsid w:val="00C1651C"/>
    <w:rsid w:val="00C202DD"/>
    <w:rsid w:val="00C203A3"/>
    <w:rsid w:val="00C2101F"/>
    <w:rsid w:val="00C210DA"/>
    <w:rsid w:val="00C231AA"/>
    <w:rsid w:val="00C25075"/>
    <w:rsid w:val="00C25B35"/>
    <w:rsid w:val="00C266AE"/>
    <w:rsid w:val="00C27ADE"/>
    <w:rsid w:val="00C27D03"/>
    <w:rsid w:val="00C33EE9"/>
    <w:rsid w:val="00C340FF"/>
    <w:rsid w:val="00C3569D"/>
    <w:rsid w:val="00C36949"/>
    <w:rsid w:val="00C371A3"/>
    <w:rsid w:val="00C41703"/>
    <w:rsid w:val="00C47203"/>
    <w:rsid w:val="00C47545"/>
    <w:rsid w:val="00C51D29"/>
    <w:rsid w:val="00C54090"/>
    <w:rsid w:val="00C54E75"/>
    <w:rsid w:val="00C556C6"/>
    <w:rsid w:val="00C56E9F"/>
    <w:rsid w:val="00C61C88"/>
    <w:rsid w:val="00C61EF9"/>
    <w:rsid w:val="00C62551"/>
    <w:rsid w:val="00C63379"/>
    <w:rsid w:val="00C66CC5"/>
    <w:rsid w:val="00C67C6E"/>
    <w:rsid w:val="00C70ABD"/>
    <w:rsid w:val="00C73441"/>
    <w:rsid w:val="00C74031"/>
    <w:rsid w:val="00C765B9"/>
    <w:rsid w:val="00C7701C"/>
    <w:rsid w:val="00C80329"/>
    <w:rsid w:val="00C81757"/>
    <w:rsid w:val="00C821F9"/>
    <w:rsid w:val="00C8541C"/>
    <w:rsid w:val="00C909EA"/>
    <w:rsid w:val="00C90D82"/>
    <w:rsid w:val="00C92C14"/>
    <w:rsid w:val="00C94D89"/>
    <w:rsid w:val="00CA3CE3"/>
    <w:rsid w:val="00CA7A68"/>
    <w:rsid w:val="00CB2221"/>
    <w:rsid w:val="00CB2A1B"/>
    <w:rsid w:val="00CB30AA"/>
    <w:rsid w:val="00CB36CF"/>
    <w:rsid w:val="00CB3DC6"/>
    <w:rsid w:val="00CC01E4"/>
    <w:rsid w:val="00CC2E9B"/>
    <w:rsid w:val="00CC35F5"/>
    <w:rsid w:val="00CC39B4"/>
    <w:rsid w:val="00CC4994"/>
    <w:rsid w:val="00CC6EE3"/>
    <w:rsid w:val="00CD2824"/>
    <w:rsid w:val="00CD3128"/>
    <w:rsid w:val="00CD3DFE"/>
    <w:rsid w:val="00CD406D"/>
    <w:rsid w:val="00CE191D"/>
    <w:rsid w:val="00CE5E89"/>
    <w:rsid w:val="00CF0EE5"/>
    <w:rsid w:val="00CF12D9"/>
    <w:rsid w:val="00CF25B5"/>
    <w:rsid w:val="00CF2E54"/>
    <w:rsid w:val="00CF475C"/>
    <w:rsid w:val="00CF598D"/>
    <w:rsid w:val="00CF7049"/>
    <w:rsid w:val="00D01D39"/>
    <w:rsid w:val="00D026C4"/>
    <w:rsid w:val="00D033CA"/>
    <w:rsid w:val="00D105CD"/>
    <w:rsid w:val="00D10839"/>
    <w:rsid w:val="00D1207C"/>
    <w:rsid w:val="00D1210F"/>
    <w:rsid w:val="00D122DB"/>
    <w:rsid w:val="00D12996"/>
    <w:rsid w:val="00D12CD5"/>
    <w:rsid w:val="00D16F72"/>
    <w:rsid w:val="00D20130"/>
    <w:rsid w:val="00D213F4"/>
    <w:rsid w:val="00D22650"/>
    <w:rsid w:val="00D22C0D"/>
    <w:rsid w:val="00D2318B"/>
    <w:rsid w:val="00D254C7"/>
    <w:rsid w:val="00D30C80"/>
    <w:rsid w:val="00D31CA1"/>
    <w:rsid w:val="00D3307D"/>
    <w:rsid w:val="00D330E1"/>
    <w:rsid w:val="00D33C9F"/>
    <w:rsid w:val="00D34158"/>
    <w:rsid w:val="00D36F0F"/>
    <w:rsid w:val="00D42D76"/>
    <w:rsid w:val="00D4473F"/>
    <w:rsid w:val="00D465B6"/>
    <w:rsid w:val="00D46B11"/>
    <w:rsid w:val="00D52E94"/>
    <w:rsid w:val="00D55F39"/>
    <w:rsid w:val="00D62E39"/>
    <w:rsid w:val="00D62F19"/>
    <w:rsid w:val="00D63037"/>
    <w:rsid w:val="00D63072"/>
    <w:rsid w:val="00D633F2"/>
    <w:rsid w:val="00D63C2E"/>
    <w:rsid w:val="00D64133"/>
    <w:rsid w:val="00D653B9"/>
    <w:rsid w:val="00D661D9"/>
    <w:rsid w:val="00D66ED6"/>
    <w:rsid w:val="00D671AE"/>
    <w:rsid w:val="00D67C95"/>
    <w:rsid w:val="00D73B30"/>
    <w:rsid w:val="00D7437D"/>
    <w:rsid w:val="00D77092"/>
    <w:rsid w:val="00D77569"/>
    <w:rsid w:val="00D80E92"/>
    <w:rsid w:val="00D82273"/>
    <w:rsid w:val="00D83602"/>
    <w:rsid w:val="00D85CF5"/>
    <w:rsid w:val="00D87809"/>
    <w:rsid w:val="00D90DFD"/>
    <w:rsid w:val="00D94185"/>
    <w:rsid w:val="00D95F47"/>
    <w:rsid w:val="00D964BD"/>
    <w:rsid w:val="00DA23F2"/>
    <w:rsid w:val="00DA38C1"/>
    <w:rsid w:val="00DA3E5A"/>
    <w:rsid w:val="00DA5F0D"/>
    <w:rsid w:val="00DB2AA2"/>
    <w:rsid w:val="00DB3B90"/>
    <w:rsid w:val="00DB4135"/>
    <w:rsid w:val="00DB4563"/>
    <w:rsid w:val="00DB481E"/>
    <w:rsid w:val="00DB5F09"/>
    <w:rsid w:val="00DB7C08"/>
    <w:rsid w:val="00DC2213"/>
    <w:rsid w:val="00DC2931"/>
    <w:rsid w:val="00DC3AF0"/>
    <w:rsid w:val="00DC41F0"/>
    <w:rsid w:val="00DC4488"/>
    <w:rsid w:val="00DC6667"/>
    <w:rsid w:val="00DC6BCE"/>
    <w:rsid w:val="00DC7073"/>
    <w:rsid w:val="00DD1256"/>
    <w:rsid w:val="00DD2428"/>
    <w:rsid w:val="00DD29AD"/>
    <w:rsid w:val="00DD2F3D"/>
    <w:rsid w:val="00DE2077"/>
    <w:rsid w:val="00DE2E40"/>
    <w:rsid w:val="00DE34D8"/>
    <w:rsid w:val="00DF1578"/>
    <w:rsid w:val="00DF3829"/>
    <w:rsid w:val="00DF4D3C"/>
    <w:rsid w:val="00DF5953"/>
    <w:rsid w:val="00DF7666"/>
    <w:rsid w:val="00E005C9"/>
    <w:rsid w:val="00E0069A"/>
    <w:rsid w:val="00E01465"/>
    <w:rsid w:val="00E03EEA"/>
    <w:rsid w:val="00E05A34"/>
    <w:rsid w:val="00E06C36"/>
    <w:rsid w:val="00E13446"/>
    <w:rsid w:val="00E14FF5"/>
    <w:rsid w:val="00E2108B"/>
    <w:rsid w:val="00E2511D"/>
    <w:rsid w:val="00E26EA2"/>
    <w:rsid w:val="00E366E7"/>
    <w:rsid w:val="00E41347"/>
    <w:rsid w:val="00E44052"/>
    <w:rsid w:val="00E5067B"/>
    <w:rsid w:val="00E51648"/>
    <w:rsid w:val="00E533D3"/>
    <w:rsid w:val="00E5345E"/>
    <w:rsid w:val="00E5354D"/>
    <w:rsid w:val="00E53DD2"/>
    <w:rsid w:val="00E5486B"/>
    <w:rsid w:val="00E558BF"/>
    <w:rsid w:val="00E56366"/>
    <w:rsid w:val="00E60512"/>
    <w:rsid w:val="00E6187A"/>
    <w:rsid w:val="00E62F8F"/>
    <w:rsid w:val="00E7016D"/>
    <w:rsid w:val="00E70600"/>
    <w:rsid w:val="00E71103"/>
    <w:rsid w:val="00E7112D"/>
    <w:rsid w:val="00E72641"/>
    <w:rsid w:val="00E75A76"/>
    <w:rsid w:val="00E77012"/>
    <w:rsid w:val="00E77997"/>
    <w:rsid w:val="00E843FD"/>
    <w:rsid w:val="00E86834"/>
    <w:rsid w:val="00E8693D"/>
    <w:rsid w:val="00E92A0E"/>
    <w:rsid w:val="00E957AE"/>
    <w:rsid w:val="00E957D0"/>
    <w:rsid w:val="00EA6A43"/>
    <w:rsid w:val="00EB1011"/>
    <w:rsid w:val="00EB3692"/>
    <w:rsid w:val="00EB3AD0"/>
    <w:rsid w:val="00EB75FA"/>
    <w:rsid w:val="00EB77B4"/>
    <w:rsid w:val="00EB7ADA"/>
    <w:rsid w:val="00EC068F"/>
    <w:rsid w:val="00EC4056"/>
    <w:rsid w:val="00EC5F57"/>
    <w:rsid w:val="00ED05BD"/>
    <w:rsid w:val="00ED5A80"/>
    <w:rsid w:val="00ED5C45"/>
    <w:rsid w:val="00ED700B"/>
    <w:rsid w:val="00EE042E"/>
    <w:rsid w:val="00EE1B21"/>
    <w:rsid w:val="00EE39F5"/>
    <w:rsid w:val="00EE6A6D"/>
    <w:rsid w:val="00EE742C"/>
    <w:rsid w:val="00EF084E"/>
    <w:rsid w:val="00EF0DF8"/>
    <w:rsid w:val="00EF1C9F"/>
    <w:rsid w:val="00EF2C4D"/>
    <w:rsid w:val="00EF370A"/>
    <w:rsid w:val="00EF3F57"/>
    <w:rsid w:val="00EF48FD"/>
    <w:rsid w:val="00EF5597"/>
    <w:rsid w:val="00EF6429"/>
    <w:rsid w:val="00F003C0"/>
    <w:rsid w:val="00F0115C"/>
    <w:rsid w:val="00F01BC2"/>
    <w:rsid w:val="00F0213B"/>
    <w:rsid w:val="00F059D6"/>
    <w:rsid w:val="00F13D48"/>
    <w:rsid w:val="00F145C8"/>
    <w:rsid w:val="00F16888"/>
    <w:rsid w:val="00F16B6F"/>
    <w:rsid w:val="00F20D5F"/>
    <w:rsid w:val="00F24369"/>
    <w:rsid w:val="00F26012"/>
    <w:rsid w:val="00F30495"/>
    <w:rsid w:val="00F30F0B"/>
    <w:rsid w:val="00F311D3"/>
    <w:rsid w:val="00F31F08"/>
    <w:rsid w:val="00F33042"/>
    <w:rsid w:val="00F342BC"/>
    <w:rsid w:val="00F35B59"/>
    <w:rsid w:val="00F379AB"/>
    <w:rsid w:val="00F41766"/>
    <w:rsid w:val="00F423EA"/>
    <w:rsid w:val="00F44229"/>
    <w:rsid w:val="00F45F47"/>
    <w:rsid w:val="00F46BC9"/>
    <w:rsid w:val="00F50852"/>
    <w:rsid w:val="00F51FB4"/>
    <w:rsid w:val="00F527DF"/>
    <w:rsid w:val="00F52896"/>
    <w:rsid w:val="00F5290A"/>
    <w:rsid w:val="00F5325D"/>
    <w:rsid w:val="00F552DF"/>
    <w:rsid w:val="00F57EC3"/>
    <w:rsid w:val="00F60CE4"/>
    <w:rsid w:val="00F621E0"/>
    <w:rsid w:val="00F6445F"/>
    <w:rsid w:val="00F648DD"/>
    <w:rsid w:val="00F66D58"/>
    <w:rsid w:val="00F67CFB"/>
    <w:rsid w:val="00F74D47"/>
    <w:rsid w:val="00F8053D"/>
    <w:rsid w:val="00F82083"/>
    <w:rsid w:val="00F823AB"/>
    <w:rsid w:val="00F8285F"/>
    <w:rsid w:val="00F82CF9"/>
    <w:rsid w:val="00F8484C"/>
    <w:rsid w:val="00F84AC1"/>
    <w:rsid w:val="00F86B23"/>
    <w:rsid w:val="00F87496"/>
    <w:rsid w:val="00F919C4"/>
    <w:rsid w:val="00F92504"/>
    <w:rsid w:val="00F95957"/>
    <w:rsid w:val="00F9757E"/>
    <w:rsid w:val="00FA11DD"/>
    <w:rsid w:val="00FA2D73"/>
    <w:rsid w:val="00FA3D58"/>
    <w:rsid w:val="00FA42A0"/>
    <w:rsid w:val="00FA545D"/>
    <w:rsid w:val="00FA5F5A"/>
    <w:rsid w:val="00FA7B37"/>
    <w:rsid w:val="00FB054C"/>
    <w:rsid w:val="00FB1DA0"/>
    <w:rsid w:val="00FB2832"/>
    <w:rsid w:val="00FB4D39"/>
    <w:rsid w:val="00FC2B7E"/>
    <w:rsid w:val="00FC2B96"/>
    <w:rsid w:val="00FC31A5"/>
    <w:rsid w:val="00FC43C0"/>
    <w:rsid w:val="00FC658F"/>
    <w:rsid w:val="00FC7D26"/>
    <w:rsid w:val="00FD06D5"/>
    <w:rsid w:val="00FD08A4"/>
    <w:rsid w:val="00FD0DBD"/>
    <w:rsid w:val="00FD10F8"/>
    <w:rsid w:val="00FD1242"/>
    <w:rsid w:val="00FD290C"/>
    <w:rsid w:val="00FD5235"/>
    <w:rsid w:val="00FD5C7D"/>
    <w:rsid w:val="00FD6A35"/>
    <w:rsid w:val="00FE0966"/>
    <w:rsid w:val="00FE1C28"/>
    <w:rsid w:val="00FE3422"/>
    <w:rsid w:val="00FE39BE"/>
    <w:rsid w:val="00FE40BA"/>
    <w:rsid w:val="00FF1E47"/>
    <w:rsid w:val="00FF1EDC"/>
    <w:rsid w:val="00FF56E1"/>
    <w:rsid w:val="00FF5E1E"/>
    <w:rsid w:val="00FF6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4D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7BD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C92C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249</Words>
  <Characters>1425</Characters>
  <Application>Microsoft Office Outlook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Бюджет3</dc:creator>
  <cp:keywords/>
  <dc:description/>
  <cp:lastModifiedBy>Admin</cp:lastModifiedBy>
  <cp:revision>8</cp:revision>
  <cp:lastPrinted>2012-06-27T04:05:00Z</cp:lastPrinted>
  <dcterms:created xsi:type="dcterms:W3CDTF">2012-04-18T03:11:00Z</dcterms:created>
  <dcterms:modified xsi:type="dcterms:W3CDTF">2012-06-27T23:17:00Z</dcterms:modified>
</cp:coreProperties>
</file>